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B40F7B" w:rsidRDefault="00B40F7B" w:rsidP="006F5350"/>
    <w:p w:rsidR="00907A5B" w:rsidRDefault="00907A5B" w:rsidP="00615858">
      <w:pPr>
        <w:pStyle w:val="Titolocopertina"/>
      </w:pPr>
      <w:bookmarkStart w:id="0" w:name="BookmarkTitolo"/>
      <w:bookmarkEnd w:id="0"/>
    </w:p>
    <w:p w:rsidR="00B40F7B" w:rsidRPr="003D389D" w:rsidRDefault="00720ED7" w:rsidP="00615858">
      <w:pPr>
        <w:pStyle w:val="Titolocopertina"/>
      </w:pPr>
      <w:r>
        <w:t xml:space="preserve">Allegato n. </w:t>
      </w:r>
      <w:r w:rsidR="00833F30">
        <w:t>11</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624C27" w:rsidRPr="00833F30" w:rsidRDefault="00907A5B" w:rsidP="00833F30">
      <w:pPr>
        <w:pStyle w:val="Titoli14bold"/>
        <w:jc w:val="both"/>
      </w:pPr>
      <w:r w:rsidRPr="00833F30">
        <w:t xml:space="preserve">Gara a procedura aperta ai sensi del D. Lgs. 50/2016 e s.m.i., per </w:t>
      </w:r>
      <w:r w:rsidR="00833F30" w:rsidRPr="00833F30">
        <w:t xml:space="preserve">Gara a procedura aperta ai sensi del d. </w:t>
      </w:r>
      <w:proofErr w:type="spellStart"/>
      <w:r w:rsidR="00833F30" w:rsidRPr="00833F30">
        <w:t>lgs</w:t>
      </w:r>
      <w:proofErr w:type="spellEnd"/>
      <w:r w:rsidR="00833F30" w:rsidRPr="00833F30">
        <w:t xml:space="preserve">. n. 50/2016 per la conclusione di un Accordo Quadro finalizzato alla fornitura di Prodotti </w:t>
      </w:r>
      <w:proofErr w:type="spellStart"/>
      <w:r w:rsidR="00833F30" w:rsidRPr="00833F30">
        <w:t>cloud</w:t>
      </w:r>
      <w:proofErr w:type="spellEnd"/>
      <w:r w:rsidR="00833F30" w:rsidRPr="00833F30">
        <w:t xml:space="preserve"> in modalità Software </w:t>
      </w:r>
      <w:proofErr w:type="spellStart"/>
      <w:r w:rsidR="00833F30" w:rsidRPr="00833F30">
        <w:t>as</w:t>
      </w:r>
      <w:proofErr w:type="spellEnd"/>
      <w:r w:rsidR="00833F30" w:rsidRPr="00833F30">
        <w:t xml:space="preserve"> a Service nell’ambito di IT Service Management, IT </w:t>
      </w:r>
      <w:proofErr w:type="spellStart"/>
      <w:r w:rsidR="00833F30" w:rsidRPr="00833F30">
        <w:t>Governance</w:t>
      </w:r>
      <w:proofErr w:type="spellEnd"/>
      <w:r w:rsidR="00833F30" w:rsidRPr="00833F30">
        <w:t xml:space="preserve">, IT Operations e IT </w:t>
      </w:r>
      <w:proofErr w:type="spellStart"/>
      <w:r w:rsidR="00833F30" w:rsidRPr="00833F30">
        <w:t>Contract</w:t>
      </w:r>
      <w:proofErr w:type="spellEnd"/>
      <w:r w:rsidR="00833F30" w:rsidRPr="00833F30">
        <w:t xml:space="preserve"> management – ID 2453</w:t>
      </w: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C01F0C">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CC9" w:rsidRDefault="00072CC9">
      <w:r>
        <w:separator/>
      </w:r>
    </w:p>
  </w:endnote>
  <w:endnote w:type="continuationSeparator" w:id="0">
    <w:p w:rsidR="00072CC9" w:rsidRDefault="0007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F0C" w:rsidRDefault="00C01F0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C01F0C">
      <w:rPr>
        <w:rStyle w:val="Numeropagina"/>
        <w:noProof/>
        <w:color w:val="000000"/>
      </w:rPr>
      <w:t>1</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C01F0C">
      <w:rPr>
        <w:rStyle w:val="Numeropagina"/>
        <w:noProof/>
        <w:color w:val="000000"/>
      </w:rPr>
      <w:t>3</w:t>
    </w:r>
    <w:r w:rsidRPr="00B441A1">
      <w:rPr>
        <w:rStyle w:val="Numeropagina"/>
        <w:color w:val="000000"/>
      </w:rPr>
      <w:fldChar w:fldCharType="end"/>
    </w:r>
  </w:p>
  <w:p w:rsidR="00C01F0C" w:rsidRPr="00BB2A5A" w:rsidRDefault="00C01F0C" w:rsidP="00C01F0C">
    <w:pPr>
      <w:pStyle w:val="Pidipagina"/>
    </w:pPr>
    <w:bookmarkStart w:id="1" w:name="BookmarkCodicePdP"/>
    <w:bookmarkEnd w:id="1"/>
    <w:r w:rsidRPr="00BB2A5A">
      <w:t xml:space="preserve">Moduli di dichiarazione - Gara a procedura aperta ai sensi del d. </w:t>
    </w:r>
    <w:proofErr w:type="spellStart"/>
    <w:r w:rsidRPr="00BB2A5A">
      <w:t>lgs</w:t>
    </w:r>
    <w:proofErr w:type="spellEnd"/>
    <w:r w:rsidRPr="00BB2A5A">
      <w:t xml:space="preserve">. n. 50/2016 per la conclusione di un Accordo Quadro finalizzato alla fornitura di Prodotti </w:t>
    </w:r>
    <w:proofErr w:type="spellStart"/>
    <w:r w:rsidRPr="00BB2A5A">
      <w:t>cloud</w:t>
    </w:r>
    <w:proofErr w:type="spellEnd"/>
    <w:r w:rsidRPr="00BB2A5A">
      <w:t xml:space="preserve"> in modalità Software </w:t>
    </w:r>
    <w:proofErr w:type="spellStart"/>
    <w:r w:rsidRPr="00BB2A5A">
      <w:t>as</w:t>
    </w:r>
    <w:proofErr w:type="spellEnd"/>
    <w:r w:rsidRPr="00BB2A5A">
      <w:t xml:space="preserve"> a Service nell’ambito di IT Service Management, IT </w:t>
    </w:r>
    <w:proofErr w:type="spellStart"/>
    <w:r w:rsidRPr="00BB2A5A">
      <w:t>Governance</w:t>
    </w:r>
    <w:proofErr w:type="spellEnd"/>
    <w:r w:rsidRPr="00BB2A5A">
      <w:t xml:space="preserve">, IT Operations e IT </w:t>
    </w:r>
    <w:proofErr w:type="spellStart"/>
    <w:r w:rsidRPr="00BB2A5A">
      <w:t>Contract</w:t>
    </w:r>
    <w:proofErr w:type="spellEnd"/>
    <w:r w:rsidRPr="00BB2A5A">
      <w:t xml:space="preserve"> management ID 2453</w:t>
    </w:r>
  </w:p>
  <w:p w:rsidR="00292308" w:rsidRPr="0038642B" w:rsidRDefault="00292308" w:rsidP="00C01F0C">
    <w:pPr>
      <w:pStyle w:val="Pidipagina"/>
    </w:pP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F0C" w:rsidRDefault="00C01F0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CC9" w:rsidRDefault="00072CC9">
      <w:r>
        <w:separator/>
      </w:r>
    </w:p>
  </w:footnote>
  <w:footnote w:type="continuationSeparator" w:id="0">
    <w:p w:rsidR="00072CC9" w:rsidRDefault="0007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602058" w:rsidRDefault="00C01F0C">
    <w:pPr>
      <w:pStyle w:val="TAGTECNICI"/>
    </w:pPr>
    <w:sdt>
      <w:sdtPr>
        <w:alias w:val="NomeTemplate"/>
        <w:tag w:val="Version_3_0"/>
        <w:id w:val="1866871607"/>
        <w:lock w:val="sdtContentLocked"/>
      </w:sdtPr>
      <w:sdtEndPr/>
      <w:sdtContent>
        <w:r w:rsidR="004B750F">
          <w:t>ALL46TTT</w:t>
        </w:r>
      </w:sdtContent>
    </w:sdt>
  </w:p>
  <w:p w:rsidR="00602058" w:rsidRDefault="00602058">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3" name="Immagine 3"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72CC9"/>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B750F"/>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C40DE"/>
    <w:rsid w:val="005D0338"/>
    <w:rsid w:val="005D5A95"/>
    <w:rsid w:val="005D6C32"/>
    <w:rsid w:val="005E4F9B"/>
    <w:rsid w:val="00602058"/>
    <w:rsid w:val="00614C82"/>
    <w:rsid w:val="00615858"/>
    <w:rsid w:val="006177FA"/>
    <w:rsid w:val="006243D5"/>
    <w:rsid w:val="00624C27"/>
    <w:rsid w:val="00642B7E"/>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33F30"/>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01F0C"/>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character" w:customStyle="1" w:styleId="PidipaginaCarattere">
    <w:name w:val="Piè di pagina Carattere"/>
    <w:basedOn w:val="Carpredefinitoparagrafo"/>
    <w:link w:val="Pidipagina"/>
    <w:rsid w:val="00C01F0C"/>
    <w:rPr>
      <w:rFonts w:ascii="Calibri" w:hAnsi="Calibr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0AEF0-7347-4328-96D8-09483B2E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57</TotalTime>
  <Pages>3</Pages>
  <Words>517</Words>
  <Characters>3000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3510</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Pititto Martina</cp:lastModifiedBy>
  <cp:revision>16</cp:revision>
  <dcterms:created xsi:type="dcterms:W3CDTF">2022-01-04T14:24:00Z</dcterms:created>
  <dcterms:modified xsi:type="dcterms:W3CDTF">2022-09-30T10:29:00Z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C593482F-3E53-4691-8E5D-26FF5907EB9C}" pid="4" name="NomeTemplate">
    <vt:lpwstr>ALL46TTT</vt:lpwstr>
  </property>
  <property fmtid="{E7F7C501-3452-4680-9978-F4F142AC4D12}" pid="5" name="MajorVersion">
    <vt:lpwstr>3</vt:lpwstr>
  </property>
  <property fmtid="{42208362-8966-48C4-8971-6E8F65808B8B}"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